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77" w:rsidRDefault="00821877" w:rsidP="00312BFB">
      <w:pPr>
        <w:pStyle w:val="NoSpacing"/>
        <w:shd w:val="clear" w:color="auto" w:fill="F4B08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CÜMLEDE ANLAM KONU TESTİ-1</w:t>
      </w:r>
    </w:p>
    <w:p w:rsidR="00821877" w:rsidRDefault="00821877" w:rsidP="00312BFB"/>
    <w:p w:rsidR="00821877" w:rsidRDefault="00821877" w:rsidP="00312BFB">
      <w:pPr>
        <w:pStyle w:val="NoSpacing"/>
        <w:rPr>
          <w:rFonts w:ascii="Times New Roman" w:hAnsi="Times New Roman"/>
          <w:b/>
        </w:rPr>
        <w:sectPr w:rsidR="008218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1877" w:rsidRPr="00563D85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cümlelerden hangisi sebep-sonuç cümlesidir?</w:t>
      </w:r>
    </w:p>
    <w:p w:rsidR="00821877" w:rsidRDefault="00821877" w:rsidP="00563D85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563D85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Matematik defterini okulda unutmuş.</w:t>
      </w:r>
    </w:p>
    <w:p w:rsidR="00821877" w:rsidRDefault="00821877" w:rsidP="00563D85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Şemsiyesini almadığı için sırılsıklam olmuş.</w:t>
      </w:r>
    </w:p>
    <w:p w:rsidR="00821877" w:rsidRDefault="00821877" w:rsidP="00563D85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İzlediği filme çok güldü.</w:t>
      </w:r>
    </w:p>
    <w:p w:rsidR="00821877" w:rsidRDefault="00821877" w:rsidP="00D2422B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1080"/>
        <w:rPr>
          <w:rFonts w:ascii="Times New Roman" w:hAnsi="Times New Roman"/>
        </w:rPr>
      </w:pPr>
    </w:p>
    <w:p w:rsidR="00821877" w:rsidRPr="00563D85" w:rsidRDefault="00821877" w:rsidP="00D2422B">
      <w:pPr>
        <w:pStyle w:val="NoSpacing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1877" w:rsidRDefault="00821877" w:rsidP="00D2422B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55.15pt;margin-top:.85pt;width:139.5pt;height:40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" adj="3122,26105" strokeweight="1pt">
            <v:textbox>
              <w:txbxContent>
                <w:p w:rsidR="00821877" w:rsidRPr="00285F67" w:rsidRDefault="00821877" w:rsidP="00D2422B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285F67">
                    <w:rPr>
                      <w:rFonts w:ascii="Times New Roman" w:hAnsi="Times New Roman"/>
                    </w:rPr>
                    <w:t>Aynı kitapları okumaktan sıkıldım artık.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   </w:t>
      </w: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25.15pt;margin-top:.45pt;width:78.75pt;height:83.25pt;z-index:251650048;visibility:visible" wrapcoords="-206 0 -206 21405 21600 21405 21600 0 -206 0">
            <v:imagedata r:id="rId5" o:title=""/>
            <w10:wrap type="through"/>
          </v:shape>
        </w:pict>
      </w: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9" o:spid="_x0000_s1028" type="#_x0000_t75" style="position:absolute;left:0;text-align:left;margin-left:244.15pt;margin-top:12.6pt;width:252pt;height:197.25pt;z-index:251658240;visibility:visible" wrapcoords="-64 0 -64 21518 21600 21518 21600 0 -64 0">
            <v:imagedata r:id="rId6" o:title=""/>
            <w10:wrap type="through"/>
          </v:shape>
        </w:pict>
      </w: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Özlem’in söylediği cümle hangi anlamı taşımaktadır?</w:t>
      </w:r>
    </w:p>
    <w:p w:rsidR="00821877" w:rsidRDefault="00821877" w:rsidP="00D2422B">
      <w:pPr>
        <w:pStyle w:val="NoSpacing"/>
        <w:ind w:left="720"/>
        <w:rPr>
          <w:rFonts w:ascii="Times New Roman" w:hAnsi="Times New Roman"/>
          <w:b/>
        </w:rPr>
      </w:pPr>
    </w:p>
    <w:p w:rsidR="00821877" w:rsidRPr="00285F67" w:rsidRDefault="00821877" w:rsidP="00285F67">
      <w:pPr>
        <w:pStyle w:val="NoSpacing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uyarı           b) bıkma        c) istek</w:t>
      </w: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D2422B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rect id="Dikdörtgen 5" o:spid="_x0000_s1029" style="position:absolute;left:0;text-align:left;margin-left:89.65pt;margin-top:5.8pt;width:1in;height:27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" fillcolor="#ffc000" strokecolor="windowText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kalabilecek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0" style="position:absolute;left:0;text-align:left;margin-left:163.5pt;margin-top:5.95pt;width:62.25pt;height:2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" fillcolor="#ffc000" strokecolor="windowText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değerli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31" style="position:absolute;left:0;text-align:left;margin-left:32.65pt;margin-top:5.6pt;width:62.25pt;height:27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" fillcolor="#ffc000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en</w:t>
                  </w:r>
                </w:p>
              </w:txbxContent>
            </v:textbox>
          </v:rect>
        </w:pict>
      </w:r>
      <w:r>
        <w:rPr>
          <w:rFonts w:ascii="Times New Roman" w:hAnsi="Times New Roman"/>
        </w:rPr>
        <w:t xml:space="preserve">   </w:t>
      </w: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rect id="Dikdörtgen 4" o:spid="_x0000_s1032" style="position:absolute;left:0;text-align:left;margin-left:43.9pt;margin-top:6.55pt;width:79.5pt;height:27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" fillcolor="#ffc000" strokecolor="windowText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dürüstlüktür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3" style="position:absolute;left:0;text-align:left;margin-left:123.75pt;margin-top:9.45pt;width:62.25pt;height:27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" fillcolor="#ffc000" strokecolor="windowText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insana</w:t>
                  </w:r>
                </w:p>
              </w:txbxContent>
            </v:textbox>
          </v:rect>
        </w:pict>
      </w: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rect id="Dikdörtgen 7" o:spid="_x0000_s1034" style="position:absolute;left:0;text-align:left;margin-left:75.4pt;margin-top:10.5pt;width:79.5pt;height:27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" fillcolor="#ffc000" strokecolor="windowText" strokeweight="1pt">
            <v:textbox>
              <w:txbxContent>
                <w:p w:rsidR="00821877" w:rsidRPr="006D4673" w:rsidRDefault="00821877" w:rsidP="009D7C0A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4673">
                    <w:rPr>
                      <w:rFonts w:ascii="Times New Roman" w:hAnsi="Times New Roman"/>
                      <w:b/>
                    </w:rPr>
                    <w:t>miras</w:t>
                  </w:r>
                </w:p>
              </w:txbxContent>
            </v:textbox>
          </v:rect>
        </w:pict>
      </w: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Pr="00FD2511" w:rsidRDefault="00821877" w:rsidP="009D7C0A">
      <w:pPr>
        <w:pStyle w:val="NoSpacing"/>
        <w:ind w:left="720"/>
        <w:rPr>
          <w:rFonts w:ascii="Times New Roman" w:hAnsi="Times New Roman"/>
          <w:b/>
        </w:rPr>
      </w:pPr>
      <w:r w:rsidRPr="00FD2511">
        <w:rPr>
          <w:rFonts w:ascii="Times New Roman" w:hAnsi="Times New Roman"/>
          <w:b/>
        </w:rPr>
        <w:t>Yukarıdaki cümlelerden anlamlı bir cümle oluşturmak istenirse, aşağıdakilerden hangisi söylenir?</w:t>
      </w: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D2511">
      <w:pPr>
        <w:pStyle w:val="NoSpacing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İnsana kalabilecek en değerli miras dürüstlüktür.</w:t>
      </w:r>
    </w:p>
    <w:p w:rsidR="00821877" w:rsidRDefault="00821877" w:rsidP="00FD2511">
      <w:pPr>
        <w:pStyle w:val="NoSpacing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İnsana kalabilecek dürüstlük en değerli mirastır.</w:t>
      </w:r>
    </w:p>
    <w:p w:rsidR="00821877" w:rsidRDefault="00821877" w:rsidP="00FD2511">
      <w:pPr>
        <w:pStyle w:val="NoSpacing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En değerli miras insana kalabilecek dürüstlüktür.</w:t>
      </w: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D7C0A">
      <w:pPr>
        <w:pStyle w:val="NoSpacing"/>
        <w:ind w:left="720"/>
        <w:rPr>
          <w:rFonts w:ascii="Times New Roman" w:hAnsi="Times New Roman"/>
        </w:rPr>
      </w:pPr>
    </w:p>
    <w:p w:rsidR="00821877" w:rsidRPr="00384AA7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Aşağıdakilerden hangisinde yapılan işin nedeni belli </w:t>
      </w:r>
      <w:r w:rsidRPr="00384AA7">
        <w:rPr>
          <w:rFonts w:ascii="Times New Roman" w:hAnsi="Times New Roman"/>
          <w:b/>
          <w:u w:val="single"/>
        </w:rPr>
        <w:t>değildir</w:t>
      </w:r>
      <w:r>
        <w:rPr>
          <w:rFonts w:ascii="Times New Roman" w:hAnsi="Times New Roman"/>
          <w:b/>
        </w:rPr>
        <w:t>?</w:t>
      </w:r>
    </w:p>
    <w:p w:rsidR="00821877" w:rsidRDefault="00821877" w:rsidP="00384AA7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384AA7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Sınavdan düşük puan aldığı için ders çalışıyor.</w:t>
      </w:r>
    </w:p>
    <w:p w:rsidR="00821877" w:rsidRDefault="00821877" w:rsidP="00384AA7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Karnı çok acıktığı için lokantaya gitmiş.</w:t>
      </w:r>
    </w:p>
    <w:p w:rsidR="00821877" w:rsidRPr="00384AA7" w:rsidRDefault="00821877" w:rsidP="00384AA7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Yarın akşam sinemaya gideceğiz.</w:t>
      </w:r>
    </w:p>
    <w:p w:rsidR="00821877" w:rsidRDefault="00821877" w:rsidP="00384AA7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384AA7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384AA7">
      <w:pPr>
        <w:pStyle w:val="NoSpacing"/>
        <w:ind w:left="720"/>
        <w:rPr>
          <w:rFonts w:ascii="Times New Roman" w:hAnsi="Times New Roman"/>
          <w:b/>
        </w:rPr>
      </w:pPr>
    </w:p>
    <w:p w:rsidR="00821877" w:rsidRPr="00384AA7" w:rsidRDefault="00821877" w:rsidP="00384AA7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F1A22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Safiye Öğretmenin tahtaya yazdığı kelimelerden anlamlı ve kurallı bir cümle yazılırsa baştan dördüncü kelime aşağıdakilerden hangisi olur?</w:t>
      </w:r>
      <w:r>
        <w:rPr>
          <w:rFonts w:ascii="Times New Roman" w:hAnsi="Times New Roman"/>
        </w:rPr>
        <w:t xml:space="preserve">  </w:t>
      </w:r>
    </w:p>
    <w:p w:rsidR="00821877" w:rsidRDefault="00821877" w:rsidP="00E47A71">
      <w:pPr>
        <w:pStyle w:val="NoSpacing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821877" w:rsidRDefault="00821877" w:rsidP="00CC4DA7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CC4DA7">
      <w:pPr>
        <w:pStyle w:val="NoSpacing"/>
        <w:numPr>
          <w:ilvl w:val="0"/>
          <w:numId w:val="39"/>
        </w:numPr>
        <w:rPr>
          <w:rFonts w:ascii="Times New Roman" w:hAnsi="Times New Roman"/>
        </w:rPr>
      </w:pPr>
      <w:r>
        <w:rPr>
          <w:rFonts w:ascii="Times New Roman" w:hAnsi="Times New Roman"/>
        </w:rPr>
        <w:t>için        b) simsiyah       c) elleri</w:t>
      </w:r>
    </w:p>
    <w:p w:rsidR="00821877" w:rsidRDefault="00821877" w:rsidP="00FF1A22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F1A22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F1A22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F1A22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FF1A22">
      <w:pPr>
        <w:pStyle w:val="NoSpacing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1877" w:rsidRPr="00F86CE5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“Sanırım bu akşam yağmur yağacak.”  </w:t>
      </w:r>
      <w:r>
        <w:rPr>
          <w:rFonts w:ascii="Times New Roman" w:hAnsi="Times New Roman"/>
          <w:b/>
        </w:rPr>
        <w:t>cümlesinde aşağıdaki anlamlardan hangisi vardır?</w:t>
      </w:r>
    </w:p>
    <w:p w:rsidR="00821877" w:rsidRDefault="00821877" w:rsidP="00F86CE5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F86CE5">
      <w:pPr>
        <w:pStyle w:val="NoSpacing"/>
        <w:numPr>
          <w:ilvl w:val="0"/>
          <w:numId w:val="4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istek         b) tahmin         c) şart     </w:t>
      </w:r>
    </w:p>
    <w:p w:rsidR="00821877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Pr="00F86CE5" w:rsidRDefault="00821877" w:rsidP="00E47A71">
      <w:pPr>
        <w:pStyle w:val="NoSpacing"/>
        <w:ind w:left="1080"/>
        <w:rPr>
          <w:rFonts w:ascii="Times New Roman" w:hAnsi="Times New Roman"/>
        </w:rPr>
      </w:pPr>
    </w:p>
    <w:p w:rsidR="00821877" w:rsidRPr="006D4673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</w:t>
      </w:r>
      <w:r>
        <w:rPr>
          <w:rFonts w:ascii="Times New Roman" w:hAnsi="Times New Roman"/>
        </w:rPr>
        <w:t xml:space="preserve">“beğenme” </w:t>
      </w:r>
      <w:r>
        <w:rPr>
          <w:rFonts w:ascii="Times New Roman" w:hAnsi="Times New Roman"/>
          <w:b/>
        </w:rPr>
        <w:t>anlamı vardır?</w:t>
      </w:r>
    </w:p>
    <w:p w:rsidR="00821877" w:rsidRDefault="00821877" w:rsidP="006D4673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6D4673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>Yaptığın bu makete bayıldım.</w:t>
      </w:r>
    </w:p>
    <w:p w:rsidR="00821877" w:rsidRDefault="00821877" w:rsidP="006D4673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>Akvaryumu temizlemeyi unutma.</w:t>
      </w:r>
    </w:p>
    <w:p w:rsidR="00821877" w:rsidRDefault="00821877" w:rsidP="006D4673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filmi iki defa izledim.</w:t>
      </w:r>
    </w:p>
    <w:p w:rsidR="00821877" w:rsidRDefault="00821877" w:rsidP="002264B5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2264B5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2264B5">
      <w:pPr>
        <w:pStyle w:val="NoSpacing"/>
        <w:ind w:left="1080"/>
        <w:rPr>
          <w:rFonts w:ascii="Times New Roman" w:hAnsi="Times New Roman"/>
        </w:rPr>
      </w:pPr>
    </w:p>
    <w:p w:rsidR="00821877" w:rsidRPr="006D4673" w:rsidRDefault="00821877" w:rsidP="002264B5">
      <w:pPr>
        <w:pStyle w:val="NoSpacing"/>
        <w:ind w:left="1080"/>
        <w:rPr>
          <w:rFonts w:ascii="Times New Roman" w:hAnsi="Times New Roman"/>
        </w:rPr>
      </w:pPr>
    </w:p>
    <w:p w:rsidR="00821877" w:rsidRPr="00913239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öğrencilerden hangisinin söylediği cümlede amaç anlamı vardır?</w:t>
      </w: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Grup 14" o:spid="_x0000_s1035" style="position:absolute;left:0;text-align:left;margin-left:43.9pt;margin-top:4.7pt;width:178.05pt;height:140.15pt;z-index:251659264" coordorigin="6700,-4698" coordsize="4068,37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">
            <v:shape id="_x0000_s1036" type="#_x0000_t62" style="position:absolute;left:7704;top:-4698;width:3064;height: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" adj="-1826,13790">
              <v:textbox>
                <w:txbxContent>
                  <w:p w:rsidR="00821877" w:rsidRPr="00913239" w:rsidRDefault="00821877" w:rsidP="00913239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Soğuk havada üşümemek için kalın giyindi.</w:t>
                    </w:r>
                  </w:p>
                </w:txbxContent>
              </v:textbox>
            </v:shape>
            <v:group id="Group 20" o:spid="_x0000_s1037" style="position:absolute;left:6700;top:-4452;width:789;height:3464" coordorigin="6700,-4452" coordsize="789,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Picture 21" o:spid="_x0000_s1038" type="#_x0000_t75" alt="insan519" style="position:absolute;left:6781;top:-4452;width:708;height: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">
                <v:imagedata r:id="rId7" o:title=""/>
              </v:shape>
              <v:shape id="Picture 22" o:spid="_x0000_s1039" type="#_x0000_t75" alt="45_376_bos4" style="position:absolute;left:6700;top:-3149;width:771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<v:imagedata r:id="rId8" o:title=""/>
              </v:shape>
              <v:shape id="Picture 23" o:spid="_x0000_s1040" type="#_x0000_t75" alt="cocuk56" style="position:absolute;left:6735;top:-1776;width:651;height:7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<v:imagedata r:id="rId9" o:title=""/>
              </v:shape>
            </v:group>
          </v:group>
        </w:pict>
      </w:r>
    </w:p>
    <w:p w:rsidR="00821877" w:rsidRPr="00913239" w:rsidRDefault="00821877" w:rsidP="00913239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AutoShape 18" o:spid="_x0000_s1041" type="#_x0000_t62" style="position:absolute;left:0;text-align:left;margin-left:88.15pt;margin-top:10.35pt;width:133.8pt;height:37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" adj="-1826,13790">
            <v:textbox>
              <w:txbxContent>
                <w:p w:rsidR="00821877" w:rsidRPr="00913239" w:rsidRDefault="00821877" w:rsidP="00913239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Sessizce evden ayrılmış.</w:t>
                  </w:r>
                </w:p>
              </w:txbxContent>
            </v:textbox>
          </v:shape>
        </w:pict>
      </w:r>
    </w:p>
    <w:p w:rsidR="00821877" w:rsidRPr="00913239" w:rsidRDefault="00821877" w:rsidP="00913239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13239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42" type="#_x0000_t62" style="position:absolute;left:0;text-align:left;margin-left:85.3pt;margin-top:.7pt;width:136.8pt;height:37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" adj="-1826,13790">
            <v:textbox>
              <w:txbxContent>
                <w:p w:rsidR="00821877" w:rsidRPr="00913239" w:rsidRDefault="00821877" w:rsidP="00913239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Belki ben de sizinle gelebilirim.</w:t>
                  </w:r>
                </w:p>
              </w:txbxContent>
            </v:textbox>
          </v:shape>
        </w:pict>
      </w: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Pr="00913239" w:rsidRDefault="00821877" w:rsidP="00913239">
      <w:pPr>
        <w:pStyle w:val="NoSpacing"/>
        <w:ind w:left="720"/>
        <w:rPr>
          <w:rFonts w:ascii="Times New Roman" w:hAnsi="Times New Roman"/>
        </w:rPr>
      </w:pPr>
    </w:p>
    <w:p w:rsidR="00821877" w:rsidRPr="005A3C26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cümlelerden hangisi olumsuz cümledir?</w:t>
      </w:r>
    </w:p>
    <w:p w:rsidR="00821877" w:rsidRDefault="00821877" w:rsidP="005A3C26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5A3C26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Annem en sevdiğim yemekleri yaptı.</w:t>
      </w:r>
    </w:p>
    <w:p w:rsidR="00821877" w:rsidRDefault="00821877" w:rsidP="005A3C26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Ödevlerini bugün de yapmamış.</w:t>
      </w:r>
    </w:p>
    <w:p w:rsidR="00821877" w:rsidRPr="005A3C26" w:rsidRDefault="00821877" w:rsidP="005A3C26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Sular yine kesildi.</w:t>
      </w:r>
    </w:p>
    <w:p w:rsidR="00821877" w:rsidRDefault="00821877" w:rsidP="005A3C26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5A3C26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5A3C26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5A3C26">
      <w:pPr>
        <w:pStyle w:val="NoSpacing"/>
        <w:ind w:left="720"/>
        <w:rPr>
          <w:rFonts w:ascii="Times New Roman" w:hAnsi="Times New Roman"/>
          <w:b/>
        </w:rPr>
      </w:pPr>
    </w:p>
    <w:p w:rsidR="00821877" w:rsidRPr="005A3C26" w:rsidRDefault="00821877" w:rsidP="005A3C26">
      <w:pPr>
        <w:pStyle w:val="NoSpacing"/>
        <w:ind w:left="720"/>
        <w:rPr>
          <w:rFonts w:ascii="Times New Roman" w:hAnsi="Times New Roman"/>
        </w:rPr>
      </w:pPr>
    </w:p>
    <w:p w:rsidR="00821877" w:rsidRPr="009E54A9" w:rsidRDefault="00821877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cümlelerden hangisi diğerlerinden </w:t>
      </w:r>
      <w:r w:rsidRPr="009E54A9">
        <w:rPr>
          <w:rFonts w:ascii="Times New Roman" w:hAnsi="Times New Roman"/>
          <w:b/>
          <w:u w:val="single"/>
        </w:rPr>
        <w:t>farklıdır</w:t>
      </w:r>
      <w:r>
        <w:rPr>
          <w:rFonts w:ascii="Times New Roman" w:hAnsi="Times New Roman"/>
          <w:b/>
        </w:rPr>
        <w:t>?</w:t>
      </w:r>
    </w:p>
    <w:p w:rsidR="00821877" w:rsidRDefault="00821877" w:rsidP="009E54A9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9E54A9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</w:rPr>
        <w:t>Televizyonda gördüğü belgeseli dikkatlice izledi.</w:t>
      </w:r>
    </w:p>
    <w:p w:rsidR="00821877" w:rsidRDefault="00821877" w:rsidP="009E54A9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</w:rPr>
        <w:t>Öğretmen ve öğrenciler bahçedeki duvara resim çizdiler.</w:t>
      </w:r>
    </w:p>
    <w:p w:rsidR="00821877" w:rsidRDefault="00821877" w:rsidP="009E54A9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</w:rPr>
        <w:t>Parası yetmediği için istediği topu alamadı.</w:t>
      </w:r>
    </w:p>
    <w:p w:rsidR="00821877" w:rsidRDefault="00821877" w:rsidP="004441F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4441F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4441F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6202B8">
      <w:pPr>
        <w:jc w:val="center"/>
        <w:rPr>
          <w:sz w:val="24"/>
          <w:szCs w:val="24"/>
        </w:rPr>
      </w:pPr>
      <w:hyperlink r:id="rId10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p w:rsidR="00821877" w:rsidRPr="009E54A9" w:rsidRDefault="00821877" w:rsidP="004441F1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3022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3" o:spid="_x0000_s1043" type="#_x0000_t61" style="position:absolute;left:0;text-align:left;margin-left:70.15pt;margin-top:-.35pt;width:138.75pt;height:4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" adj="5691,21330" strokeweight="1pt">
            <v:textbox>
              <w:txbxContent>
                <w:p w:rsidR="00821877" w:rsidRPr="00E30228" w:rsidRDefault="00821877" w:rsidP="00E30228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Aşağıdaki cümlelerin hangisinde benzetme yapılmıştır?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</w:t>
      </w: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2" o:spid="_x0000_s1044" type="#_x0000_t75" style="position:absolute;left:0;text-align:left;margin-left:253.1pt;margin-top:.6pt;width:63.75pt;height:67.5pt;z-index:251662336;visibility:visible;mso-position-horizontal-relative:margin" wrapcoords="-254 0 -254 21360 21600 21360 21600 0 -254 0">
            <v:imagedata r:id="rId11" o:title=""/>
            <w10:wrap type="through" anchorx="margin"/>
          </v:shape>
        </w:pict>
      </w: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Kutu gibi bir eve taşınmışlardı.</w:t>
      </w:r>
    </w:p>
    <w:p w:rsidR="00821877" w:rsidRDefault="00821877" w:rsidP="00E30228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Yoldan geçen arabaları saydı.</w:t>
      </w:r>
    </w:p>
    <w:p w:rsidR="00821877" w:rsidRDefault="00821877" w:rsidP="00E30228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Sabah kahvaltı yapmadan evden çıkmazdı.</w:t>
      </w:r>
    </w:p>
    <w:p w:rsidR="00821877" w:rsidRDefault="00821877" w:rsidP="00E30228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E3022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Resim 24" o:spid="_x0000_s1045" type="#_x0000_t75" style="position:absolute;left:0;text-align:left;margin-left:164.65pt;margin-top:9.7pt;width:62.25pt;height:84.75pt;z-index:251664384;visibility:visible" wrapcoords="-260 0 -260 21409 21600 21409 21600 0 -260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Köşeleri Yuvarlanmış Dikdörtgen Belirtme Çizgisi 25" o:spid="_x0000_s1046" type="#_x0000_t62" style="position:absolute;left:0;text-align:left;margin-left:286.9pt;margin-top:7.15pt;width:133.5pt;height:38.25pt;z-index:2516654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" adj="23410,18726" strokeweight="1pt">
            <v:textbox>
              <w:txbxContent>
                <w:p w:rsidR="00821877" w:rsidRPr="0015664C" w:rsidRDefault="00821877" w:rsidP="0015664C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Bu geceler bitmek bilmiyor.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</w:rPr>
        <w:t xml:space="preserve">    </w:t>
      </w: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</w:p>
    <w:p w:rsidR="00821877" w:rsidRPr="00066E9C" w:rsidRDefault="00821877" w:rsidP="0015664C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Mehmet’in söylediği cümle anlam yönünden aşağıdakilerden hangisidir?</w:t>
      </w: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</w:p>
    <w:p w:rsidR="00821877" w:rsidRDefault="00821877" w:rsidP="00066E9C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Soru Cümlesi</w:t>
      </w:r>
    </w:p>
    <w:p w:rsidR="00821877" w:rsidRDefault="00821877" w:rsidP="00066E9C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Olumlu Cümle</w:t>
      </w:r>
    </w:p>
    <w:p w:rsidR="00821877" w:rsidRDefault="00821877" w:rsidP="00066E9C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Olumsuz Cümle</w:t>
      </w: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1877" w:rsidRDefault="00821877" w:rsidP="0015664C">
      <w:pPr>
        <w:pStyle w:val="NoSpacing"/>
        <w:ind w:left="720"/>
        <w:rPr>
          <w:rFonts w:ascii="Times New Roman" w:hAnsi="Times New Roman"/>
        </w:rPr>
      </w:pPr>
    </w:p>
    <w:p w:rsidR="00821877" w:rsidRPr="00066E9C" w:rsidRDefault="00821877" w:rsidP="00E3022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cümlelerin hangisinde karşılaştırma yapılmıştır?</w:t>
      </w:r>
    </w:p>
    <w:p w:rsidR="00821877" w:rsidRDefault="00821877" w:rsidP="00066E9C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066E9C">
      <w:pPr>
        <w:pStyle w:val="NoSpacing"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Mersin’in nüfusu, Aydın’ın nüfusundan daha fazladır.</w:t>
      </w:r>
    </w:p>
    <w:p w:rsidR="00821877" w:rsidRDefault="00821877" w:rsidP="00066E9C">
      <w:pPr>
        <w:pStyle w:val="NoSpacing"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İstanbul’da çok tarihi eser var.</w:t>
      </w:r>
    </w:p>
    <w:p w:rsidR="00821877" w:rsidRPr="00066E9C" w:rsidRDefault="00821877" w:rsidP="00066E9C">
      <w:pPr>
        <w:pStyle w:val="NoSpacing"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Şehrimize gelen turistler etrafa hayranlıkla bakıyorlardı.</w:t>
      </w:r>
    </w:p>
    <w:p w:rsidR="00821877" w:rsidRDefault="00821877" w:rsidP="00066E9C">
      <w:pPr>
        <w:pStyle w:val="NoSpacing"/>
        <w:ind w:left="720"/>
        <w:rPr>
          <w:rFonts w:ascii="Times New Roman" w:hAnsi="Times New Roman"/>
          <w:b/>
        </w:rPr>
      </w:pPr>
    </w:p>
    <w:p w:rsidR="00821877" w:rsidRPr="00066E9C" w:rsidRDefault="00821877" w:rsidP="00066E9C">
      <w:pPr>
        <w:pStyle w:val="NoSpacing"/>
        <w:ind w:left="720"/>
        <w:rPr>
          <w:rFonts w:ascii="Times New Roman" w:hAnsi="Times New Roman"/>
        </w:rPr>
      </w:pPr>
    </w:p>
    <w:p w:rsidR="00821877" w:rsidRPr="00D74642" w:rsidRDefault="00821877" w:rsidP="00E3022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cümlelerin hangisinde pişmanlık anlamı vardır?</w:t>
      </w:r>
    </w:p>
    <w:p w:rsidR="00821877" w:rsidRDefault="00821877" w:rsidP="00D74642">
      <w:pPr>
        <w:pStyle w:val="NoSpacing"/>
        <w:ind w:left="720"/>
        <w:rPr>
          <w:rFonts w:ascii="Times New Roman" w:hAnsi="Times New Roman"/>
          <w:b/>
        </w:rPr>
      </w:pPr>
    </w:p>
    <w:p w:rsidR="00821877" w:rsidRDefault="00821877" w:rsidP="00D74642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Başka bir yere taşındıkları için çok üzüldü.</w:t>
      </w:r>
    </w:p>
    <w:p w:rsidR="00821877" w:rsidRDefault="00821877" w:rsidP="00D74642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Keşke ben de seninle gitseydim.</w:t>
      </w:r>
    </w:p>
    <w:p w:rsidR="00821877" w:rsidRDefault="00821877" w:rsidP="00D74642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Okuldaki çalışmalara daha iyi çalışmalısın.</w:t>
      </w:r>
    </w:p>
    <w:p w:rsidR="00821877" w:rsidRDefault="00821877" w:rsidP="00903F27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903F27">
      <w:pPr>
        <w:pStyle w:val="NoSpacing"/>
        <w:ind w:left="1080"/>
        <w:rPr>
          <w:rFonts w:ascii="Times New Roman" w:hAnsi="Times New Roman"/>
        </w:rPr>
      </w:pPr>
    </w:p>
    <w:p w:rsidR="00821877" w:rsidRDefault="00821877" w:rsidP="00E3022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“ göre – yorganına – uzat – ayağını”</w:t>
      </w:r>
    </w:p>
    <w:p w:rsidR="00821877" w:rsidRDefault="00821877" w:rsidP="00E93847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Yukarıdaki kelimelerden anlamlı ve kurallı bir cümle yazılırsa baştan ikinci kelime hangisi olur?</w:t>
      </w:r>
    </w:p>
    <w:p w:rsidR="00821877" w:rsidRDefault="00821877" w:rsidP="00E93847">
      <w:pPr>
        <w:pStyle w:val="NoSpacing"/>
        <w:ind w:left="720"/>
        <w:rPr>
          <w:rFonts w:ascii="Times New Roman" w:hAnsi="Times New Roman"/>
          <w:b/>
        </w:rPr>
      </w:pPr>
    </w:p>
    <w:p w:rsidR="00821877" w:rsidRPr="00437FA6" w:rsidRDefault="00821877" w:rsidP="001161B1">
      <w:pPr>
        <w:pStyle w:val="NoSpacing"/>
        <w:numPr>
          <w:ilvl w:val="0"/>
          <w:numId w:val="49"/>
        </w:numPr>
        <w:rPr>
          <w:rFonts w:ascii="Times New Roman" w:hAnsi="Times New Roman"/>
        </w:rPr>
      </w:pPr>
      <w:r w:rsidRPr="00437FA6">
        <w:rPr>
          <w:rFonts w:ascii="Times New Roman" w:hAnsi="Times New Roman"/>
        </w:rPr>
        <w:t>göre         b) uzat       c) yorganına</w:t>
      </w:r>
    </w:p>
    <w:sectPr w:rsidR="00821877" w:rsidRPr="00437FA6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1BA"/>
    <w:multiLevelType w:val="hybridMultilevel"/>
    <w:tmpl w:val="26584852"/>
    <w:lvl w:ilvl="0" w:tplc="855486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28A1581"/>
    <w:multiLevelType w:val="hybridMultilevel"/>
    <w:tmpl w:val="085C1EDC"/>
    <w:lvl w:ilvl="0" w:tplc="9CB65EC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3CD119C"/>
    <w:multiLevelType w:val="hybridMultilevel"/>
    <w:tmpl w:val="06703D48"/>
    <w:lvl w:ilvl="0" w:tplc="48B843B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A62B6F"/>
    <w:multiLevelType w:val="hybridMultilevel"/>
    <w:tmpl w:val="72B4E8EA"/>
    <w:lvl w:ilvl="0" w:tplc="8D624D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7074374"/>
    <w:multiLevelType w:val="hybridMultilevel"/>
    <w:tmpl w:val="3BB626A0"/>
    <w:lvl w:ilvl="0" w:tplc="99084B3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CB41A25"/>
    <w:multiLevelType w:val="hybridMultilevel"/>
    <w:tmpl w:val="0EE47BCA"/>
    <w:lvl w:ilvl="0" w:tplc="8F32079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EDF2BCC"/>
    <w:multiLevelType w:val="hybridMultilevel"/>
    <w:tmpl w:val="38322B20"/>
    <w:lvl w:ilvl="0" w:tplc="C152026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5603541"/>
    <w:multiLevelType w:val="hybridMultilevel"/>
    <w:tmpl w:val="3B6634B0"/>
    <w:lvl w:ilvl="0" w:tplc="93E2D3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6E86621"/>
    <w:multiLevelType w:val="hybridMultilevel"/>
    <w:tmpl w:val="7002628E"/>
    <w:lvl w:ilvl="0" w:tplc="1040C8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81272A"/>
    <w:multiLevelType w:val="hybridMultilevel"/>
    <w:tmpl w:val="4CE43436"/>
    <w:lvl w:ilvl="0" w:tplc="984AFDB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374AEB"/>
    <w:multiLevelType w:val="hybridMultilevel"/>
    <w:tmpl w:val="B1D23AF8"/>
    <w:lvl w:ilvl="0" w:tplc="3CA2A3D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7AC2E5A"/>
    <w:multiLevelType w:val="hybridMultilevel"/>
    <w:tmpl w:val="6444F9E6"/>
    <w:lvl w:ilvl="0" w:tplc="C1E4FC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6E2719"/>
    <w:multiLevelType w:val="hybridMultilevel"/>
    <w:tmpl w:val="569C10B2"/>
    <w:lvl w:ilvl="0" w:tplc="53C2C76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A6175E6"/>
    <w:multiLevelType w:val="hybridMultilevel"/>
    <w:tmpl w:val="9F3C503E"/>
    <w:lvl w:ilvl="0" w:tplc="73A6450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AE306BA"/>
    <w:multiLevelType w:val="hybridMultilevel"/>
    <w:tmpl w:val="6FAE07A4"/>
    <w:lvl w:ilvl="0" w:tplc="B14E774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2AE711E9"/>
    <w:multiLevelType w:val="hybridMultilevel"/>
    <w:tmpl w:val="2D383B36"/>
    <w:lvl w:ilvl="0" w:tplc="B55E901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C725E21"/>
    <w:multiLevelType w:val="hybridMultilevel"/>
    <w:tmpl w:val="57769E8E"/>
    <w:lvl w:ilvl="0" w:tplc="F95E39A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39D44EE"/>
    <w:multiLevelType w:val="hybridMultilevel"/>
    <w:tmpl w:val="9F088BF8"/>
    <w:lvl w:ilvl="0" w:tplc="131699E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461313D"/>
    <w:multiLevelType w:val="hybridMultilevel"/>
    <w:tmpl w:val="E118E370"/>
    <w:lvl w:ilvl="0" w:tplc="73FE59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54607B2"/>
    <w:multiLevelType w:val="hybridMultilevel"/>
    <w:tmpl w:val="7F9273D8"/>
    <w:lvl w:ilvl="0" w:tplc="26DE7D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62A1714"/>
    <w:multiLevelType w:val="hybridMultilevel"/>
    <w:tmpl w:val="7062E2DE"/>
    <w:lvl w:ilvl="0" w:tplc="D402F6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BCB179F"/>
    <w:multiLevelType w:val="hybridMultilevel"/>
    <w:tmpl w:val="28D832C6"/>
    <w:lvl w:ilvl="0" w:tplc="FDDA48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C303BE8"/>
    <w:multiLevelType w:val="hybridMultilevel"/>
    <w:tmpl w:val="B1989276"/>
    <w:lvl w:ilvl="0" w:tplc="96C21B3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E225715"/>
    <w:multiLevelType w:val="hybridMultilevel"/>
    <w:tmpl w:val="A33E14D6"/>
    <w:lvl w:ilvl="0" w:tplc="E9C013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01C2542"/>
    <w:multiLevelType w:val="hybridMultilevel"/>
    <w:tmpl w:val="E814E294"/>
    <w:lvl w:ilvl="0" w:tplc="7F4E729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3240E2B"/>
    <w:multiLevelType w:val="hybridMultilevel"/>
    <w:tmpl w:val="9FECB8FC"/>
    <w:lvl w:ilvl="0" w:tplc="2A2667F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441A5188"/>
    <w:multiLevelType w:val="hybridMultilevel"/>
    <w:tmpl w:val="436007C4"/>
    <w:lvl w:ilvl="0" w:tplc="258A7D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4287C22"/>
    <w:multiLevelType w:val="hybridMultilevel"/>
    <w:tmpl w:val="0EDEBA9C"/>
    <w:lvl w:ilvl="0" w:tplc="7BCA666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69E502F"/>
    <w:multiLevelType w:val="hybridMultilevel"/>
    <w:tmpl w:val="5BE03DF4"/>
    <w:lvl w:ilvl="0" w:tplc="6F048CA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6F02611"/>
    <w:multiLevelType w:val="hybridMultilevel"/>
    <w:tmpl w:val="C420999A"/>
    <w:lvl w:ilvl="0" w:tplc="57F819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4C4FD5"/>
    <w:multiLevelType w:val="hybridMultilevel"/>
    <w:tmpl w:val="2F46E88E"/>
    <w:lvl w:ilvl="0" w:tplc="20EEB5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AB950BE"/>
    <w:multiLevelType w:val="hybridMultilevel"/>
    <w:tmpl w:val="B8A63568"/>
    <w:lvl w:ilvl="0" w:tplc="BDEC777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4D502CBA"/>
    <w:multiLevelType w:val="hybridMultilevel"/>
    <w:tmpl w:val="0A54B4AE"/>
    <w:lvl w:ilvl="0" w:tplc="6102FB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4D9E686D"/>
    <w:multiLevelType w:val="hybridMultilevel"/>
    <w:tmpl w:val="953C83C6"/>
    <w:lvl w:ilvl="0" w:tplc="52A628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4EB35F6F"/>
    <w:multiLevelType w:val="hybridMultilevel"/>
    <w:tmpl w:val="16401320"/>
    <w:lvl w:ilvl="0" w:tplc="CE4CEF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4EB9465E"/>
    <w:multiLevelType w:val="hybridMultilevel"/>
    <w:tmpl w:val="609CB288"/>
    <w:lvl w:ilvl="0" w:tplc="5D281D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615664A6"/>
    <w:multiLevelType w:val="hybridMultilevel"/>
    <w:tmpl w:val="835022F2"/>
    <w:lvl w:ilvl="0" w:tplc="6AE2DF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2CB42A5"/>
    <w:multiLevelType w:val="hybridMultilevel"/>
    <w:tmpl w:val="DBF629C6"/>
    <w:lvl w:ilvl="0" w:tplc="BA92E6E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6290387"/>
    <w:multiLevelType w:val="hybridMultilevel"/>
    <w:tmpl w:val="24D8D44C"/>
    <w:lvl w:ilvl="0" w:tplc="32AA26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67B84ECC"/>
    <w:multiLevelType w:val="hybridMultilevel"/>
    <w:tmpl w:val="6DA0337A"/>
    <w:lvl w:ilvl="0" w:tplc="686682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6CF53B24"/>
    <w:multiLevelType w:val="hybridMultilevel"/>
    <w:tmpl w:val="8886F0B6"/>
    <w:lvl w:ilvl="0" w:tplc="8A5A30F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6EF616F6"/>
    <w:multiLevelType w:val="hybridMultilevel"/>
    <w:tmpl w:val="F79CA324"/>
    <w:lvl w:ilvl="0" w:tplc="D772F27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17601D5"/>
    <w:multiLevelType w:val="hybridMultilevel"/>
    <w:tmpl w:val="83FE1670"/>
    <w:lvl w:ilvl="0" w:tplc="F5C423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55467B1"/>
    <w:multiLevelType w:val="hybridMultilevel"/>
    <w:tmpl w:val="9166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7A55205"/>
    <w:multiLevelType w:val="hybridMultilevel"/>
    <w:tmpl w:val="D8968FA2"/>
    <w:lvl w:ilvl="0" w:tplc="889440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82B6048"/>
    <w:multiLevelType w:val="hybridMultilevel"/>
    <w:tmpl w:val="3030EC18"/>
    <w:lvl w:ilvl="0" w:tplc="9EEA28B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BBD4264"/>
    <w:multiLevelType w:val="hybridMultilevel"/>
    <w:tmpl w:val="EFF401DE"/>
    <w:lvl w:ilvl="0" w:tplc="AE1ABE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8">
    <w:nsid w:val="7E196B66"/>
    <w:multiLevelType w:val="hybridMultilevel"/>
    <w:tmpl w:val="10EA4B88"/>
    <w:lvl w:ilvl="0" w:tplc="3F4477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0"/>
  </w:num>
  <w:num w:numId="2">
    <w:abstractNumId w:val="29"/>
  </w:num>
  <w:num w:numId="3">
    <w:abstractNumId w:val="7"/>
  </w:num>
  <w:num w:numId="4">
    <w:abstractNumId w:val="26"/>
  </w:num>
  <w:num w:numId="5">
    <w:abstractNumId w:val="44"/>
  </w:num>
  <w:num w:numId="6">
    <w:abstractNumId w:val="43"/>
  </w:num>
  <w:num w:numId="7">
    <w:abstractNumId w:val="20"/>
  </w:num>
  <w:num w:numId="8">
    <w:abstractNumId w:val="21"/>
  </w:num>
  <w:num w:numId="9">
    <w:abstractNumId w:val="10"/>
  </w:num>
  <w:num w:numId="10">
    <w:abstractNumId w:val="18"/>
  </w:num>
  <w:num w:numId="11">
    <w:abstractNumId w:val="1"/>
  </w:num>
  <w:num w:numId="12">
    <w:abstractNumId w:val="36"/>
  </w:num>
  <w:num w:numId="13">
    <w:abstractNumId w:val="33"/>
  </w:num>
  <w:num w:numId="14">
    <w:abstractNumId w:val="40"/>
  </w:num>
  <w:num w:numId="15">
    <w:abstractNumId w:val="15"/>
  </w:num>
  <w:num w:numId="16">
    <w:abstractNumId w:val="38"/>
  </w:num>
  <w:num w:numId="17">
    <w:abstractNumId w:val="41"/>
  </w:num>
  <w:num w:numId="18">
    <w:abstractNumId w:val="5"/>
  </w:num>
  <w:num w:numId="19">
    <w:abstractNumId w:val="39"/>
  </w:num>
  <w:num w:numId="20">
    <w:abstractNumId w:val="22"/>
  </w:num>
  <w:num w:numId="21">
    <w:abstractNumId w:val="19"/>
  </w:num>
  <w:num w:numId="22">
    <w:abstractNumId w:val="12"/>
  </w:num>
  <w:num w:numId="23">
    <w:abstractNumId w:val="9"/>
  </w:num>
  <w:num w:numId="24">
    <w:abstractNumId w:val="35"/>
  </w:num>
  <w:num w:numId="25">
    <w:abstractNumId w:val="23"/>
  </w:num>
  <w:num w:numId="26">
    <w:abstractNumId w:val="14"/>
  </w:num>
  <w:num w:numId="27">
    <w:abstractNumId w:val="31"/>
  </w:num>
  <w:num w:numId="28">
    <w:abstractNumId w:val="11"/>
  </w:num>
  <w:num w:numId="29">
    <w:abstractNumId w:val="16"/>
  </w:num>
  <w:num w:numId="30">
    <w:abstractNumId w:val="6"/>
  </w:num>
  <w:num w:numId="31">
    <w:abstractNumId w:val="3"/>
  </w:num>
  <w:num w:numId="32">
    <w:abstractNumId w:val="25"/>
  </w:num>
  <w:num w:numId="33">
    <w:abstractNumId w:val="45"/>
  </w:num>
  <w:num w:numId="34">
    <w:abstractNumId w:val="2"/>
  </w:num>
  <w:num w:numId="35">
    <w:abstractNumId w:val="28"/>
  </w:num>
  <w:num w:numId="36">
    <w:abstractNumId w:val="24"/>
  </w:num>
  <w:num w:numId="37">
    <w:abstractNumId w:val="27"/>
  </w:num>
  <w:num w:numId="38">
    <w:abstractNumId w:val="37"/>
  </w:num>
  <w:num w:numId="39">
    <w:abstractNumId w:val="42"/>
  </w:num>
  <w:num w:numId="40">
    <w:abstractNumId w:val="34"/>
  </w:num>
  <w:num w:numId="41">
    <w:abstractNumId w:val="32"/>
  </w:num>
  <w:num w:numId="42">
    <w:abstractNumId w:val="46"/>
  </w:num>
  <w:num w:numId="43">
    <w:abstractNumId w:val="13"/>
  </w:num>
  <w:num w:numId="44">
    <w:abstractNumId w:val="8"/>
  </w:num>
  <w:num w:numId="45">
    <w:abstractNumId w:val="48"/>
  </w:num>
  <w:num w:numId="46">
    <w:abstractNumId w:val="0"/>
  </w:num>
  <w:num w:numId="47">
    <w:abstractNumId w:val="47"/>
  </w:num>
  <w:num w:numId="48">
    <w:abstractNumId w:val="4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C4"/>
    <w:rsid w:val="0000719B"/>
    <w:rsid w:val="00066E9C"/>
    <w:rsid w:val="00112F87"/>
    <w:rsid w:val="001161B1"/>
    <w:rsid w:val="0015664C"/>
    <w:rsid w:val="00177EFB"/>
    <w:rsid w:val="00187A9C"/>
    <w:rsid w:val="001A1969"/>
    <w:rsid w:val="002264B5"/>
    <w:rsid w:val="00285D43"/>
    <w:rsid w:val="00285F67"/>
    <w:rsid w:val="002C0740"/>
    <w:rsid w:val="002D7380"/>
    <w:rsid w:val="00312BFB"/>
    <w:rsid w:val="00356DDE"/>
    <w:rsid w:val="00366956"/>
    <w:rsid w:val="003669A3"/>
    <w:rsid w:val="00372A75"/>
    <w:rsid w:val="00384AA7"/>
    <w:rsid w:val="00437FA6"/>
    <w:rsid w:val="004441F1"/>
    <w:rsid w:val="00473084"/>
    <w:rsid w:val="00475C64"/>
    <w:rsid w:val="004A0B1C"/>
    <w:rsid w:val="00516408"/>
    <w:rsid w:val="00557D56"/>
    <w:rsid w:val="00563D85"/>
    <w:rsid w:val="00586342"/>
    <w:rsid w:val="005A3C26"/>
    <w:rsid w:val="005D45CA"/>
    <w:rsid w:val="005E114B"/>
    <w:rsid w:val="00610C14"/>
    <w:rsid w:val="006202B8"/>
    <w:rsid w:val="006215C4"/>
    <w:rsid w:val="0063325E"/>
    <w:rsid w:val="00634521"/>
    <w:rsid w:val="006A3F29"/>
    <w:rsid w:val="006D4673"/>
    <w:rsid w:val="00776648"/>
    <w:rsid w:val="0078559E"/>
    <w:rsid w:val="007D291E"/>
    <w:rsid w:val="008069E5"/>
    <w:rsid w:val="00821877"/>
    <w:rsid w:val="00893AE2"/>
    <w:rsid w:val="008D15F1"/>
    <w:rsid w:val="00901D31"/>
    <w:rsid w:val="00903F27"/>
    <w:rsid w:val="00913239"/>
    <w:rsid w:val="00916286"/>
    <w:rsid w:val="00934F9C"/>
    <w:rsid w:val="0096407C"/>
    <w:rsid w:val="009D7C0A"/>
    <w:rsid w:val="009E54A9"/>
    <w:rsid w:val="00A102A4"/>
    <w:rsid w:val="00A21525"/>
    <w:rsid w:val="00A82184"/>
    <w:rsid w:val="00B30E37"/>
    <w:rsid w:val="00B55E0B"/>
    <w:rsid w:val="00B75FA7"/>
    <w:rsid w:val="00BD06E5"/>
    <w:rsid w:val="00C14E46"/>
    <w:rsid w:val="00C224B4"/>
    <w:rsid w:val="00C54FC0"/>
    <w:rsid w:val="00C91765"/>
    <w:rsid w:val="00CB206A"/>
    <w:rsid w:val="00CC4DA7"/>
    <w:rsid w:val="00CE0F43"/>
    <w:rsid w:val="00CF1D2A"/>
    <w:rsid w:val="00D2422B"/>
    <w:rsid w:val="00D27FF7"/>
    <w:rsid w:val="00D33959"/>
    <w:rsid w:val="00D74642"/>
    <w:rsid w:val="00DA2E54"/>
    <w:rsid w:val="00DC7AC1"/>
    <w:rsid w:val="00E16AE3"/>
    <w:rsid w:val="00E30228"/>
    <w:rsid w:val="00E47A71"/>
    <w:rsid w:val="00E56C55"/>
    <w:rsid w:val="00E93847"/>
    <w:rsid w:val="00EF2AD0"/>
    <w:rsid w:val="00EF5BE4"/>
    <w:rsid w:val="00F2065E"/>
    <w:rsid w:val="00F86CE5"/>
    <w:rsid w:val="00FA31E9"/>
    <w:rsid w:val="00FC0E53"/>
    <w:rsid w:val="00FD2511"/>
    <w:rsid w:val="00F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C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2AD0"/>
    <w:rPr>
      <w:lang w:eastAsia="en-US"/>
    </w:rPr>
  </w:style>
  <w:style w:type="table" w:styleId="TableGrid">
    <w:name w:val="Table Grid"/>
    <w:basedOn w:val="TableNormal"/>
    <w:uiPriority w:val="99"/>
    <w:rsid w:val="00BD06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72A75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1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380</Words>
  <Characters>2171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5</cp:revision>
  <dcterms:created xsi:type="dcterms:W3CDTF">2015-08-01T19:58:00Z</dcterms:created>
  <dcterms:modified xsi:type="dcterms:W3CDTF">2015-08-11T19:32:00Z</dcterms:modified>
</cp:coreProperties>
</file>